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Vauxhall and Camberwell Green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Vauxhall and Camberwell Green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Vauxhall and Camberwell Green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Vauxhall and Camberwell Green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Vauxhall and Camberwell Green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Vauxhall and Camberwell Green are estimated to have a score of 1-2 on the PGSI (low-risk gambling), whilst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73.0% </w:t>
      </w:r>
      <w:r w:rsidRPr="004747BF">
        <w:rPr>
          <w:rFonts w:ascii="Libre Franklin Light" w:eastAsia="Times New Roman" w:hAnsi="Libre Franklin Light" w:cs="Calibri Light"/>
        </w:rPr>
        <w:t xml:space="preserve">of those respondents classified as PGSI 8+ in Vauxhall and Camberwell Green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Vauxhall and Camberwell Green is estimated to be </w:t>
      </w:r>
      <w:r w:rsidRPr="00773DF7">
        <w:rPr>
          <w:rFonts w:ascii="Libre Franklin Light" w:eastAsia="Times New Roman" w:hAnsi="Libre Franklin Light" w:cs="Calibri Light"/>
          <w:b/>
          <w:bCs/>
          <w:color w:val="C45911" w:themeColor="accent2" w:themeShade="BF"/>
        </w:rPr>
        <w:t xml:space="preserve">£5,778,814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Vauxhall and Camberwell Green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Vauxhall and Camberwell Green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Vauxhall and Camberwell Green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Vauxhall and Camberwell Green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Vauxhall and Camberwell Gre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Vauxhall and Camberwell Green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Vauxhall and Camberwell Gre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Vauxhall and Camberwell Green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Vauxhall and Camberwell Green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73.0%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Vauxhall and Camberwell Gre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Vauxhall and Camberwell Green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21.3%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Vauxhall and Camberwell Green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Vauxhall and Camberwell Green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82.0%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Vauxhall and Camberwell Green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Vauxhall and Camberwell Green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Vauxhall and Camberwell Green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£5,778,814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Vauxhall and Camberwell Green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£94,127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£1,946,608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£139,448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£39,220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£71,903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£3,487,508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£5,778,814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Vauxhall and Camberwell Green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Vauxhall and Camberwell Green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Vauxhall and Camberwell Green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Vauxhall and Camberwell Green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50.6%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Vauxhall and Camberwell Green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Vauxhall and Camberwell Green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Vauxhall and Camberwell Green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Vauxhall and Camberwell Green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Vauxhall and Camberwell Green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50.6%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Vauxhall and Camberwell Green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Vauxhall and Camberwell Green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Vauxhall and Camberwell Green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4AD18AF-325E-45F7-A1ED-CAD924A7194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